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EA3" w:rsidRDefault="002D4EA3" w:rsidP="002D4EA3">
      <w:pPr>
        <w:pStyle w:val="NoSpacing"/>
      </w:pPr>
      <w:proofErr w:type="spellStart"/>
      <w:r>
        <w:rPr>
          <w:u w:val="single"/>
        </w:rPr>
        <w:t>Watkyn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JORUM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2D4EA3" w:rsidRDefault="002D4EA3" w:rsidP="002D4EA3">
      <w:pPr>
        <w:pStyle w:val="NoSpacing"/>
      </w:pPr>
      <w:r>
        <w:t>Archer.</w:t>
      </w:r>
    </w:p>
    <w:p w:rsidR="002D4EA3" w:rsidRDefault="002D4EA3" w:rsidP="002D4EA3">
      <w:pPr>
        <w:pStyle w:val="NoSpacing"/>
      </w:pPr>
    </w:p>
    <w:p w:rsidR="002D4EA3" w:rsidRDefault="002D4EA3" w:rsidP="002D4EA3">
      <w:pPr>
        <w:pStyle w:val="NoSpacing"/>
      </w:pPr>
    </w:p>
    <w:p w:rsidR="002D4EA3" w:rsidRPr="004C6E73" w:rsidRDefault="002D4EA3" w:rsidP="002D4EA3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2D4EA3" w:rsidRDefault="002D4EA3" w:rsidP="002D4EA3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2D4EA3" w:rsidRDefault="002D4EA3" w:rsidP="002D4EA3">
      <w:pPr>
        <w:pStyle w:val="NoSpacing"/>
      </w:pPr>
    </w:p>
    <w:p w:rsidR="002D4EA3" w:rsidRDefault="002D4EA3" w:rsidP="002D4EA3">
      <w:pPr>
        <w:pStyle w:val="NoSpacing"/>
      </w:pPr>
    </w:p>
    <w:p w:rsidR="002D4EA3" w:rsidRDefault="002D4EA3" w:rsidP="002D4EA3">
      <w:pPr>
        <w:pStyle w:val="NoSpacing"/>
      </w:pPr>
      <w:r>
        <w:t>27 August 2016</w:t>
      </w:r>
    </w:p>
    <w:p w:rsidR="006B2F86" w:rsidRPr="00E71FC3" w:rsidRDefault="002D4E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4EA3" w:rsidRDefault="002D4EA3" w:rsidP="00E71FC3">
      <w:pPr>
        <w:spacing w:after="0" w:line="240" w:lineRule="auto"/>
      </w:pPr>
      <w:r>
        <w:separator/>
      </w:r>
    </w:p>
  </w:endnote>
  <w:endnote w:type="continuationSeparator" w:id="0">
    <w:p w:rsidR="002D4EA3" w:rsidRDefault="002D4E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4EA3" w:rsidRDefault="002D4EA3" w:rsidP="00E71FC3">
      <w:pPr>
        <w:spacing w:after="0" w:line="240" w:lineRule="auto"/>
      </w:pPr>
      <w:r>
        <w:separator/>
      </w:r>
    </w:p>
  </w:footnote>
  <w:footnote w:type="continuationSeparator" w:id="0">
    <w:p w:rsidR="002D4EA3" w:rsidRDefault="002D4E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EA3"/>
    <w:rsid w:val="001A7C09"/>
    <w:rsid w:val="002D4EA3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5BC311-FBCF-40F2-B5E1-28E6C3A39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2D4EA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2016-11-06T22:32:00Z</dcterms:created>
  <dcterms:modified xsi:type="dcterms:W3CDTF">2016-11-06T22:32:00Z</dcterms:modified>
</cp:coreProperties>
</file>